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2C50DA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2C50DA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2C50DA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2C50DA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2C50DA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2C50DA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2C50DA" w:rsidRDefault="002C50D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2C50DA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2C50D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Школьная</w:t>
      </w:r>
    </w:p>
    <w:p w:rsidR="001842E0" w:rsidRPr="002C50DA" w:rsidRDefault="001842E0">
      <w:pPr>
        <w:pStyle w:val="1"/>
        <w:rPr>
          <w:i/>
          <w:iCs/>
          <w:sz w:val="20"/>
          <w:szCs w:val="20"/>
        </w:rPr>
      </w:pPr>
      <w:r w:rsidRPr="002C50DA">
        <w:rPr>
          <w:sz w:val="20"/>
          <w:szCs w:val="20"/>
        </w:rPr>
        <w:t>Протяженность участка –</w:t>
      </w:r>
      <w:r w:rsidRPr="002C50DA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2C50DA" w:rsidRPr="002C50DA">
        <w:rPr>
          <w:i/>
          <w:iCs/>
          <w:sz w:val="20"/>
          <w:szCs w:val="20"/>
        </w:rPr>
        <w:t>От 0+0 до 0+857</w:t>
      </w:r>
    </w:p>
    <w:p w:rsidR="001842E0" w:rsidRPr="002C50DA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C50D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2C50D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2C50DA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565" w:type="dxa"/>
        <w:jc w:val="center"/>
        <w:tblInd w:w="2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3"/>
        <w:gridCol w:w="1730"/>
        <w:gridCol w:w="2113"/>
        <w:gridCol w:w="586"/>
        <w:gridCol w:w="939"/>
        <w:gridCol w:w="1057"/>
        <w:gridCol w:w="1291"/>
        <w:gridCol w:w="705"/>
        <w:gridCol w:w="939"/>
        <w:gridCol w:w="822"/>
      </w:tblGrid>
      <w:tr w:rsidR="001842E0" w:rsidRPr="002C50DA" w:rsidTr="00A572AC">
        <w:trPr>
          <w:trHeight w:val="21"/>
          <w:tblHeader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2C50DA" w:rsidTr="00A572AC">
        <w:trPr>
          <w:trHeight w:val="21"/>
          <w:tblHeader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Предупреждающие знаки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1.23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Дети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0+540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1.23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Дети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0+640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1.23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Дети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0+765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1.23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Дети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0+844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0+12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0+486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0+512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0+844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Запрещающие знаки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Ограничение максимальной скорости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0+540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Ограничение максимальной скорости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0+640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Ограничение максимальной скорости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0+765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установлено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Ограничение максимальной скорости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0+844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 xml:space="preserve">Знаки дополнительной </w:t>
            </w:r>
            <w:r w:rsidRPr="002C50DA">
              <w:rPr>
                <w:rFonts w:ascii="Arial" w:hAnsi="Arial" w:cs="Arial"/>
                <w:b/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8.2.1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Зона действия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0+640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8.2.1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Зона действия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0+765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0DA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0DA" w:rsidRPr="002C50DA" w:rsidRDefault="002C50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2C50DA" w:rsidTr="00A572AC">
        <w:trPr>
          <w:trHeight w:val="21"/>
          <w:jc w:val="center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 w:rsidP="002C50DA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2C50DA" w:rsidP="002C50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50DA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2C50DA" w:rsidP="002C50DA">
            <w:pPr>
              <w:rPr>
                <w:rFonts w:ascii="Arial" w:hAnsi="Arial" w:cs="Arial"/>
                <w:sz w:val="20"/>
                <w:szCs w:val="20"/>
              </w:rPr>
            </w:pPr>
            <w:r w:rsidRPr="002C50D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 w:rsidP="002C50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C50DA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A572AC" w:rsidRPr="00A572AC" w:rsidRDefault="00A572AC" w:rsidP="00A572AC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A572AC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A572AC" w:rsidRPr="00A572AC" w:rsidRDefault="00A572AC" w:rsidP="00A572AC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Школьная</w:t>
      </w:r>
    </w:p>
    <w:p w:rsidR="00A572AC" w:rsidRPr="00A572AC" w:rsidRDefault="00A572AC" w:rsidP="00A572AC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A572AC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0+857</w:t>
      </w:r>
    </w:p>
    <w:p w:rsidR="00A572AC" w:rsidRPr="00A572AC" w:rsidRDefault="00A572AC" w:rsidP="00A572AC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A572AC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A572AC" w:rsidRPr="00A572AC" w:rsidRDefault="00A572AC" w:rsidP="00A572AC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97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54"/>
        <w:gridCol w:w="914"/>
        <w:gridCol w:w="1175"/>
        <w:gridCol w:w="1828"/>
        <w:gridCol w:w="1567"/>
        <w:gridCol w:w="1698"/>
        <w:gridCol w:w="1567"/>
        <w:gridCol w:w="1568"/>
      </w:tblGrid>
      <w:tr w:rsidR="00A572AC" w:rsidRPr="00A572AC" w:rsidTr="00A572AC">
        <w:trPr>
          <w:cantSplit/>
          <w:trHeight w:val="21"/>
          <w:tblHeader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572AC" w:rsidRPr="00A572AC" w:rsidTr="00A572AC">
        <w:trPr>
          <w:trHeight w:val="21"/>
          <w:tblHeader/>
          <w:jc w:val="center"/>
        </w:trPr>
        <w:tc>
          <w:tcPr>
            <w:tcW w:w="65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17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82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6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56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A572AC" w:rsidRPr="00A572AC" w:rsidTr="00A572AC">
        <w:trPr>
          <w:trHeight w:val="21"/>
          <w:tblHeader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A572AC" w:rsidRPr="00A572AC" w:rsidTr="00A572AC">
        <w:trPr>
          <w:trHeight w:val="21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22/22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842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253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2AC" w:rsidRPr="00A572AC" w:rsidTr="00A572AC">
        <w:trPr>
          <w:trHeight w:val="21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0+9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0+851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22/22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842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253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A572AC" w:rsidRDefault="00A572AC" w:rsidP="00A572A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572AC" w:rsidRDefault="00A572AC" w:rsidP="00A572A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572AC" w:rsidRPr="00A572AC" w:rsidRDefault="00A572AC" w:rsidP="00A572AC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A572AC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A572AC" w:rsidRPr="00A572AC" w:rsidRDefault="00A572AC" w:rsidP="00A572AC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Школьная</w:t>
      </w:r>
    </w:p>
    <w:p w:rsidR="00A572AC" w:rsidRPr="00A572AC" w:rsidRDefault="00A572AC" w:rsidP="00A572AC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A572AC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0+857</w:t>
      </w:r>
    </w:p>
    <w:p w:rsidR="00A572AC" w:rsidRPr="00A572AC" w:rsidRDefault="00A572AC" w:rsidP="00A572AC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A572AC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A572A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A572AC" w:rsidRPr="00A572AC" w:rsidRDefault="00A572AC" w:rsidP="00A572AC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113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06"/>
        <w:gridCol w:w="1477"/>
        <w:gridCol w:w="1610"/>
        <w:gridCol w:w="1610"/>
        <w:gridCol w:w="1878"/>
        <w:gridCol w:w="1745"/>
        <w:gridCol w:w="2013"/>
      </w:tblGrid>
      <w:tr w:rsidR="00A572AC" w:rsidRPr="00A572AC" w:rsidTr="00A572AC">
        <w:trPr>
          <w:trHeight w:val="20"/>
          <w:tblHeader/>
          <w:jc w:val="center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A572AC" w:rsidRPr="00A572AC" w:rsidTr="00A572AC">
        <w:trPr>
          <w:trHeight w:val="20"/>
          <w:tblHeader/>
          <w:jc w:val="center"/>
        </w:trPr>
        <w:tc>
          <w:tcPr>
            <w:tcW w:w="8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7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6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6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87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A572AC" w:rsidRPr="00A572AC" w:rsidTr="00A572AC">
        <w:trPr>
          <w:trHeight w:val="20"/>
          <w:tblHeader/>
          <w:jc w:val="center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2AC" w:rsidRPr="00A572AC" w:rsidRDefault="00A572AC" w:rsidP="00A57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2A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A572AC" w:rsidRPr="00A572AC" w:rsidTr="00A572AC">
        <w:trPr>
          <w:trHeight w:val="20"/>
          <w:jc w:val="center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1710,02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2AC" w:rsidRPr="00A572AC" w:rsidTr="00A572AC">
        <w:trPr>
          <w:trHeight w:val="20"/>
          <w:jc w:val="center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0+0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0+855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855,01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2AC" w:rsidRPr="00A572AC" w:rsidTr="00A572AC">
        <w:trPr>
          <w:trHeight w:val="20"/>
          <w:jc w:val="center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0+0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0+855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  <w:r w:rsidRPr="00A572AC">
              <w:rPr>
                <w:rFonts w:ascii="Arial" w:hAnsi="Arial" w:cs="Arial"/>
                <w:sz w:val="20"/>
                <w:szCs w:val="20"/>
              </w:rPr>
              <w:t>855,01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2AC" w:rsidRPr="00A572AC" w:rsidRDefault="00A572AC" w:rsidP="00A572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72AC" w:rsidRPr="00A572AC" w:rsidRDefault="00A572AC" w:rsidP="00A572AC">
      <w:pPr>
        <w:rPr>
          <w:rFonts w:ascii="Courier New" w:eastAsia="MS Mincho" w:hAnsi="Courier New" w:cs="Courier New"/>
          <w:sz w:val="20"/>
          <w:szCs w:val="20"/>
        </w:rPr>
      </w:pPr>
    </w:p>
    <w:p w:rsidR="00A572AC" w:rsidRPr="002C50DA" w:rsidRDefault="00A572AC">
      <w:pPr>
        <w:pStyle w:val="a3"/>
        <w:rPr>
          <w:rFonts w:eastAsia="MS Mincho"/>
        </w:rPr>
      </w:pPr>
    </w:p>
    <w:sectPr w:rsidR="00A572AC" w:rsidRPr="002C50DA" w:rsidSect="00A572AC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2C50DA"/>
    <w:rsid w:val="001842E0"/>
    <w:rsid w:val="00215347"/>
    <w:rsid w:val="002C50DA"/>
    <w:rsid w:val="00A572AC"/>
    <w:rsid w:val="00CF1149"/>
    <w:rsid w:val="00D6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EF6"/>
    <w:rPr>
      <w:sz w:val="24"/>
      <w:szCs w:val="24"/>
    </w:rPr>
  </w:style>
  <w:style w:type="paragraph" w:styleId="1">
    <w:name w:val="heading 1"/>
    <w:basedOn w:val="a"/>
    <w:next w:val="a"/>
    <w:qFormat/>
    <w:rsid w:val="00D67EF6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67EF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371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2019-06-09T08:47:00Z</dcterms:created>
  <dcterms:modified xsi:type="dcterms:W3CDTF">2019-06-09T08:47:00Z</dcterms:modified>
</cp:coreProperties>
</file>